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02EF3" w:rsidR="00317CD1" w:rsidP="00317CD1" w:rsidRDefault="00317CD1" w14:paraId="9b499ee" w14:textId="9b499e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602EF3">
        <w:rPr>
          <w:rFonts w:ascii="Arial" w:hAnsi="Arial" w:cs="Arial"/>
        </w:rPr>
        <w:t>Posl.br. 1 St-</w:t>
      </w:r>
      <w:r w:rsidR="00602EF3">
        <w:rPr>
          <w:rFonts w:ascii="Arial" w:hAnsi="Arial" w:cs="Arial"/>
        </w:rPr>
        <w:t>175</w:t>
      </w:r>
      <w:r w:rsidRPr="00602EF3" w:rsidR="005D1C46">
        <w:rPr>
          <w:rFonts w:ascii="Arial" w:hAnsi="Arial" w:cs="Arial"/>
        </w:rPr>
        <w:t>/</w:t>
      </w:r>
      <w:r w:rsidRPr="00602EF3" w:rsidR="005305D3">
        <w:rPr>
          <w:rFonts w:ascii="Arial" w:hAnsi="Arial" w:cs="Arial"/>
        </w:rPr>
        <w:t>20</w:t>
      </w:r>
      <w:r w:rsidR="00602EF3">
        <w:rPr>
          <w:rFonts w:ascii="Arial" w:hAnsi="Arial" w:cs="Arial"/>
        </w:rPr>
        <w:t>20</w:t>
      </w:r>
      <w:r w:rsidRPr="00602EF3">
        <w:rPr>
          <w:rFonts w:ascii="Arial" w:hAnsi="Arial" w:cs="Arial"/>
        </w:rPr>
        <w:t>-</w:t>
      </w:r>
      <w:r w:rsidR="00602EF3">
        <w:rPr>
          <w:rFonts w:ascii="Arial" w:hAnsi="Arial" w:cs="Arial"/>
        </w:rPr>
        <w:t>39</w:t>
      </w:r>
    </w:p>
    <w:p w:rsidRPr="00602EF3" w:rsidR="00317CD1" w:rsidP="00317CD1" w:rsidRDefault="00317CD1">
      <w:pPr>
        <w:rPr>
          <w:rFonts w:ascii="Arial" w:hAnsi="Arial" w:cs="Arial"/>
        </w:rPr>
      </w:pPr>
    </w:p>
    <w:p w:rsidRPr="00602EF3" w:rsidR="00317CD1" w:rsidP="00317CD1" w:rsidRDefault="00317CD1">
      <w:pPr>
        <w:jc w:val="center"/>
        <w:rPr>
          <w:rFonts w:ascii="Arial" w:hAnsi="Arial" w:cs="Arial"/>
        </w:rPr>
      </w:pPr>
      <w:r w:rsidRPr="00602EF3">
        <w:rPr>
          <w:rFonts w:ascii="Arial" w:hAnsi="Arial" w:cs="Arial"/>
        </w:rPr>
        <w:t>Z A P I S N I K</w:t>
      </w:r>
    </w:p>
    <w:p w:rsidRPr="00602EF3" w:rsidR="00317CD1" w:rsidP="00317CD1" w:rsidRDefault="00317CD1">
      <w:pPr>
        <w:jc w:val="center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od </w:t>
      </w:r>
      <w:r w:rsidRPr="00602EF3" w:rsidR="00602EF3">
        <w:rPr>
          <w:rFonts w:ascii="Arial" w:hAnsi="Arial" w:cs="Arial"/>
        </w:rPr>
        <w:t>9</w:t>
      </w:r>
      <w:r w:rsidRPr="00602EF3" w:rsidR="006D4E57">
        <w:rPr>
          <w:rFonts w:ascii="Arial" w:hAnsi="Arial" w:cs="Arial"/>
        </w:rPr>
        <w:t xml:space="preserve">. </w:t>
      </w:r>
      <w:r w:rsidRPr="00602EF3" w:rsidR="00602EF3">
        <w:rPr>
          <w:rFonts w:ascii="Arial" w:hAnsi="Arial" w:cs="Arial"/>
        </w:rPr>
        <w:t>lipnja</w:t>
      </w:r>
      <w:r w:rsidRPr="00602EF3" w:rsidR="00EA025E">
        <w:rPr>
          <w:rFonts w:ascii="Arial" w:hAnsi="Arial" w:cs="Arial"/>
        </w:rPr>
        <w:t xml:space="preserve"> </w:t>
      </w:r>
      <w:r w:rsidRPr="00602EF3" w:rsidR="00602EF3">
        <w:rPr>
          <w:rFonts w:ascii="Arial" w:hAnsi="Arial" w:cs="Arial"/>
        </w:rPr>
        <w:t>2021</w:t>
      </w:r>
      <w:r w:rsidRPr="00602EF3" w:rsidR="00307C2E">
        <w:rPr>
          <w:rFonts w:ascii="Arial" w:hAnsi="Arial" w:cs="Arial"/>
        </w:rPr>
        <w:t>.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07C2E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sa ročišta radi izjašnjavanja o vrijednosti imovine stečajnog dužnika</w:t>
      </w:r>
      <w:r w:rsidRPr="00602EF3" w:rsidR="00317CD1">
        <w:rPr>
          <w:rFonts w:ascii="Arial" w:hAnsi="Arial" w:cs="Arial"/>
        </w:rPr>
        <w:t xml:space="preserve"> održana kod Trgovačkog suda u Zadru, u stečajnom postupku nad stečajnim dužnikom </w:t>
      </w:r>
      <w:r w:rsidRPr="00602EF3" w:rsidR="00602EF3">
        <w:rPr>
          <w:rFonts w:ascii="Arial" w:hAnsi="Arial" w:cs="Arial"/>
        </w:rPr>
        <w:t>ADRIATIC CHALLENGE putnička agencija d.o.o. u stečaju, Biograd na Moru, Marina Kornati, Obala kralja Petra Krešimira IV. 38/a, OIB: 22948168921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Nazočni od suda: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1. </w:t>
      </w:r>
      <w:r w:rsidRPr="00602EF3" w:rsidR="00307C2E">
        <w:rPr>
          <w:rFonts w:ascii="Arial" w:hAnsi="Arial" w:cs="Arial"/>
        </w:rPr>
        <w:t>Ardena Bajlo, sutkinja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2. </w:t>
      </w:r>
      <w:r w:rsidRPr="00602EF3" w:rsidR="00D47029">
        <w:rPr>
          <w:rFonts w:ascii="Arial" w:hAnsi="Arial" w:cs="Arial"/>
        </w:rPr>
        <w:t>Ante Rubelj</w:t>
      </w:r>
      <w:r w:rsidRPr="00602EF3">
        <w:rPr>
          <w:rFonts w:ascii="Arial" w:hAnsi="Arial" w:cs="Arial"/>
        </w:rPr>
        <w:t>, zapisničar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Utvrđuje se da su na današnje ročište pristupili za vjerovnike: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0A2F9F" w:rsidP="00317CD1" w:rsidRDefault="000A2F9F">
      <w:pPr>
        <w:jc w:val="both"/>
        <w:rPr>
          <w:rFonts w:ascii="Arial" w:hAnsi="Arial" w:cs="Arial"/>
        </w:rPr>
      </w:pPr>
    </w:p>
    <w:p w:rsidRPr="00602EF3" w:rsidR="000A2F9F" w:rsidP="00817A51" w:rsidRDefault="000A2F9F">
      <w:pPr>
        <w:pStyle w:val="Odlomakpopisa"/>
        <w:numPr>
          <w:ilvl w:val="0"/>
          <w:numId w:val="14"/>
        </w:num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za </w:t>
      </w:r>
      <w:r w:rsidR="00F77E84">
        <w:rPr>
          <w:rFonts w:ascii="Arial" w:hAnsi="Arial" w:cs="Arial"/>
        </w:rPr>
        <w:t>ERSTE &amp; STEIRERMARKISCHE punomoćnica Ana Padrenostro, po zamjeničkoj punomoći</w:t>
      </w:r>
    </w:p>
    <w:p w:rsidRPr="00602EF3" w:rsidR="00817A51" w:rsidP="00817A51" w:rsidRDefault="00817A51">
      <w:pPr>
        <w:jc w:val="both"/>
        <w:rPr>
          <w:rFonts w:ascii="Arial" w:hAnsi="Arial" w:cs="Arial"/>
        </w:rPr>
      </w:pPr>
    </w:p>
    <w:p w:rsidRPr="00602EF3" w:rsidR="000A2F9F" w:rsidP="00817A51" w:rsidRDefault="000A2F9F">
      <w:pPr>
        <w:jc w:val="both"/>
        <w:rPr>
          <w:rFonts w:ascii="Arial" w:hAnsi="Arial" w:cs="Arial"/>
        </w:rPr>
      </w:pPr>
    </w:p>
    <w:p w:rsidRPr="00602EF3" w:rsidR="00817A51" w:rsidP="00817A51" w:rsidRDefault="00817A5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Ostali:</w:t>
      </w:r>
    </w:p>
    <w:p w:rsidRPr="00602EF3" w:rsidR="00817A51" w:rsidP="00817A51" w:rsidRDefault="00817A51">
      <w:pPr>
        <w:pStyle w:val="Odlomakpopisa"/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Početak u </w:t>
      </w:r>
      <w:r w:rsidRPr="00602EF3" w:rsidR="00D47029">
        <w:rPr>
          <w:rFonts w:ascii="Arial" w:hAnsi="Arial" w:cs="Arial"/>
        </w:rPr>
        <w:t>11</w:t>
      </w:r>
      <w:r w:rsidRPr="00602EF3" w:rsidR="006D4E57">
        <w:rPr>
          <w:rFonts w:ascii="Arial" w:hAnsi="Arial" w:cs="Arial"/>
        </w:rPr>
        <w:t>,</w:t>
      </w:r>
      <w:r w:rsidR="00602EF3">
        <w:rPr>
          <w:rFonts w:ascii="Arial" w:hAnsi="Arial" w:cs="Arial"/>
        </w:rPr>
        <w:t>30</w:t>
      </w:r>
      <w:r w:rsidRPr="00602EF3">
        <w:rPr>
          <w:rFonts w:ascii="Arial" w:hAnsi="Arial" w:cs="Arial"/>
        </w:rPr>
        <w:t xml:space="preserve"> sati.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Utvrđuje se da je sudu pristupio </w:t>
      </w:r>
      <w:r w:rsidR="00602EF3">
        <w:rPr>
          <w:rFonts w:ascii="Arial" w:hAnsi="Arial" w:cs="Arial"/>
        </w:rPr>
        <w:t>Ivan Morosavljević</w:t>
      </w:r>
      <w:r w:rsidRPr="00602EF3">
        <w:rPr>
          <w:rFonts w:ascii="Arial" w:hAnsi="Arial" w:cs="Arial"/>
        </w:rPr>
        <w:t>, stečajni upravitelj.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07C2E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Utvrđuje se da je oglas o održavanju današnjeg ročišta oglašen </w:t>
      </w:r>
      <w:r w:rsidRPr="00602EF3" w:rsidR="00307C2E">
        <w:rPr>
          <w:rFonts w:ascii="Arial" w:hAnsi="Arial" w:cs="Arial"/>
        </w:rPr>
        <w:t xml:space="preserve">na e-oglasnoj ploči suda dana </w:t>
      </w:r>
      <w:r w:rsidR="00602EF3">
        <w:rPr>
          <w:rFonts w:ascii="Arial" w:hAnsi="Arial" w:cs="Arial"/>
        </w:rPr>
        <w:t>14</w:t>
      </w:r>
      <w:r w:rsidRPr="00602EF3" w:rsidR="006D4E57">
        <w:rPr>
          <w:rFonts w:ascii="Arial" w:hAnsi="Arial" w:cs="Arial"/>
        </w:rPr>
        <w:t xml:space="preserve">. </w:t>
      </w:r>
      <w:r w:rsidR="00602EF3">
        <w:rPr>
          <w:rFonts w:ascii="Arial" w:hAnsi="Arial" w:cs="Arial"/>
        </w:rPr>
        <w:t>travnja 2021</w:t>
      </w:r>
      <w:r w:rsidRPr="00602EF3" w:rsidR="00307C2E">
        <w:rPr>
          <w:rFonts w:ascii="Arial" w:hAnsi="Arial" w:cs="Arial"/>
        </w:rPr>
        <w:t>.</w:t>
      </w:r>
    </w:p>
    <w:p w:rsidRPr="00602EF3" w:rsidR="005A172B" w:rsidP="00317CD1" w:rsidRDefault="005A172B">
      <w:pPr>
        <w:jc w:val="both"/>
        <w:rPr>
          <w:rFonts w:ascii="Arial" w:hAnsi="Arial" w:cs="Arial"/>
        </w:rPr>
      </w:pPr>
    </w:p>
    <w:p w:rsidRPr="00602EF3" w:rsidR="00AE225C" w:rsidP="005305D3" w:rsidRDefault="005305D3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Sudac utvrđuje da je riječ o prodaji </w:t>
      </w:r>
      <w:r w:rsidRPr="00602EF3" w:rsidR="006D4E57">
        <w:rPr>
          <w:rFonts w:ascii="Arial" w:hAnsi="Arial" w:cs="Arial"/>
        </w:rPr>
        <w:t>pokretnine</w:t>
      </w:r>
      <w:r w:rsidRPr="00602EF3">
        <w:rPr>
          <w:rFonts w:ascii="Arial" w:hAnsi="Arial" w:cs="Arial"/>
        </w:rPr>
        <w:t xml:space="preserve"> </w:t>
      </w:r>
      <w:r w:rsidRPr="00602EF3" w:rsidR="00AE225C">
        <w:rPr>
          <w:rFonts w:ascii="Arial" w:hAnsi="Arial" w:cs="Arial"/>
        </w:rPr>
        <w:t>i to:</w:t>
      </w:r>
    </w:p>
    <w:p w:rsidRPr="00602EF3" w:rsidR="006D4E57" w:rsidP="005305D3" w:rsidRDefault="006D4E57">
      <w:pPr>
        <w:jc w:val="both"/>
        <w:rPr>
          <w:rFonts w:ascii="Arial" w:hAnsi="Arial" w:cs="Arial"/>
        </w:rPr>
      </w:pPr>
    </w:p>
    <w:p w:rsidR="00EA025E" w:rsidP="005305D3" w:rsidRDefault="00602EF3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-</w:t>
      </w:r>
      <w:r w:rsidRPr="00602EF3">
        <w:rPr>
          <w:rFonts w:ascii="Arial" w:hAnsi="Arial" w:cs="Arial"/>
        </w:rPr>
        <w:tab/>
        <w:t>BAVARIA 47 CRUISER naziva CAMICAZE NIB 91516</w:t>
      </w:r>
    </w:p>
    <w:p w:rsidRPr="00602EF3" w:rsidR="00602EF3" w:rsidP="005305D3" w:rsidRDefault="00602EF3">
      <w:pPr>
        <w:jc w:val="both"/>
        <w:rPr>
          <w:rFonts w:ascii="Arial" w:hAnsi="Arial" w:cs="Arial"/>
        </w:rPr>
      </w:pPr>
    </w:p>
    <w:p w:rsidRPr="00602EF3" w:rsidR="00302D11" w:rsidP="00302D11" w:rsidRDefault="00302D1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Stečajni upravitelj predlaže da se </w:t>
      </w:r>
      <w:r w:rsidR="00F77E84">
        <w:rPr>
          <w:rFonts w:ascii="Arial" w:hAnsi="Arial" w:cs="Arial"/>
        </w:rPr>
        <w:t>brod</w:t>
      </w:r>
      <w:r w:rsidRPr="00602EF3" w:rsidR="006D4E57">
        <w:rPr>
          <w:rFonts w:ascii="Arial" w:hAnsi="Arial" w:cs="Arial"/>
        </w:rPr>
        <w:t xml:space="preserve"> proda</w:t>
      </w:r>
      <w:r w:rsidRPr="00602EF3">
        <w:rPr>
          <w:rFonts w:ascii="Arial" w:hAnsi="Arial" w:cs="Arial"/>
        </w:rPr>
        <w:t xml:space="preserve"> i to </w:t>
      </w:r>
      <w:r w:rsidRPr="00602EF3" w:rsidR="006D4E57">
        <w:rPr>
          <w:rFonts w:ascii="Arial" w:hAnsi="Arial" w:cs="Arial"/>
        </w:rPr>
        <w:t>da</w:t>
      </w:r>
      <w:r w:rsidR="00F77E84">
        <w:rPr>
          <w:rFonts w:ascii="Arial" w:hAnsi="Arial" w:cs="Arial"/>
        </w:rPr>
        <w:t xml:space="preserve">  početna vrijednost navedenog</w:t>
      </w:r>
      <w:r w:rsidRPr="00602EF3" w:rsidR="00817A51">
        <w:rPr>
          <w:rFonts w:ascii="Arial" w:hAnsi="Arial" w:cs="Arial"/>
        </w:rPr>
        <w:t xml:space="preserve"> </w:t>
      </w:r>
      <w:r w:rsidR="00F77E84">
        <w:rPr>
          <w:rFonts w:ascii="Arial" w:hAnsi="Arial" w:cs="Arial"/>
        </w:rPr>
        <w:t>broda</w:t>
      </w:r>
      <w:r w:rsidRPr="00602EF3">
        <w:rPr>
          <w:rFonts w:ascii="Arial" w:hAnsi="Arial" w:cs="Arial"/>
        </w:rPr>
        <w:t xml:space="preserve"> bude </w:t>
      </w:r>
      <w:r w:rsidR="00F77E84">
        <w:rPr>
          <w:rFonts w:ascii="Arial" w:hAnsi="Arial" w:cs="Arial"/>
        </w:rPr>
        <w:t>609.456,00 kuna sa PDV-om.</w:t>
      </w:r>
    </w:p>
    <w:p w:rsidRPr="00602EF3" w:rsidR="000A2F9F" w:rsidP="00302D11" w:rsidRDefault="000A2F9F">
      <w:pPr>
        <w:jc w:val="both"/>
        <w:rPr>
          <w:rFonts w:ascii="Arial" w:hAnsi="Arial" w:cs="Arial"/>
        </w:rPr>
      </w:pPr>
    </w:p>
    <w:p w:rsidRPr="00602EF3" w:rsidR="000A2F9F" w:rsidP="00302D11" w:rsidRDefault="000A2F9F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Punomoćnica razlučnog vjerovnika je suglasna s predloženom vrijednošću.</w:t>
      </w:r>
    </w:p>
    <w:p w:rsidR="000A2F9F" w:rsidP="00302D11" w:rsidRDefault="000A2F9F">
      <w:pPr>
        <w:jc w:val="both"/>
        <w:rPr>
          <w:rFonts w:ascii="Arial" w:hAnsi="Arial" w:cs="Arial"/>
        </w:rPr>
      </w:pPr>
    </w:p>
    <w:p w:rsidRPr="00602EF3" w:rsidR="00602EF3" w:rsidP="00602EF3" w:rsidRDefault="00602EF3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Sudac utvrđuje da je riječ o prodaji pokretnine i to:</w:t>
      </w:r>
    </w:p>
    <w:p w:rsidRPr="00602EF3" w:rsidR="00602EF3" w:rsidP="00602EF3" w:rsidRDefault="00602EF3">
      <w:pPr>
        <w:jc w:val="both"/>
        <w:rPr>
          <w:rFonts w:ascii="Arial" w:hAnsi="Arial" w:cs="Arial"/>
        </w:rPr>
      </w:pPr>
    </w:p>
    <w:p w:rsidR="00602EF3" w:rsidP="00602EF3" w:rsidRDefault="00602EF3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-</w:t>
      </w:r>
      <w:r w:rsidRPr="00602EF3">
        <w:rPr>
          <w:rFonts w:ascii="Arial" w:hAnsi="Arial" w:cs="Arial"/>
        </w:rPr>
        <w:tab/>
        <w:t>BAVARIA 47 CRUISER naziva PINA COLADA NIB 91516</w:t>
      </w:r>
    </w:p>
    <w:p w:rsidRPr="00602EF3" w:rsidR="00602EF3" w:rsidP="00602EF3" w:rsidRDefault="00602EF3">
      <w:pPr>
        <w:jc w:val="both"/>
        <w:rPr>
          <w:rFonts w:ascii="Arial" w:hAnsi="Arial" w:cs="Arial"/>
        </w:rPr>
      </w:pPr>
    </w:p>
    <w:p w:rsidRPr="00602EF3" w:rsidR="00602EF3" w:rsidP="00602EF3" w:rsidRDefault="00602EF3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Stečajni upravitelj predlaže da se </w:t>
      </w:r>
      <w:r w:rsidR="00F77E84">
        <w:rPr>
          <w:rFonts w:ascii="Arial" w:hAnsi="Arial" w:cs="Arial"/>
        </w:rPr>
        <w:t>brod</w:t>
      </w:r>
      <w:r w:rsidRPr="00602EF3">
        <w:rPr>
          <w:rFonts w:ascii="Arial" w:hAnsi="Arial" w:cs="Arial"/>
        </w:rPr>
        <w:t xml:space="preserve"> proda i to</w:t>
      </w:r>
      <w:r w:rsidR="00F77E84">
        <w:rPr>
          <w:rFonts w:ascii="Arial" w:hAnsi="Arial" w:cs="Arial"/>
        </w:rPr>
        <w:t xml:space="preserve"> da  početna vrijednost navedenog</w:t>
      </w:r>
      <w:r w:rsidRPr="00602EF3">
        <w:rPr>
          <w:rFonts w:ascii="Arial" w:hAnsi="Arial" w:cs="Arial"/>
        </w:rPr>
        <w:t xml:space="preserve"> </w:t>
      </w:r>
      <w:r w:rsidR="00F77E84">
        <w:rPr>
          <w:rFonts w:ascii="Arial" w:hAnsi="Arial" w:cs="Arial"/>
        </w:rPr>
        <w:t>broda</w:t>
      </w:r>
      <w:r w:rsidRPr="00602EF3">
        <w:rPr>
          <w:rFonts w:ascii="Arial" w:hAnsi="Arial" w:cs="Arial"/>
        </w:rPr>
        <w:t xml:space="preserve"> bude </w:t>
      </w:r>
      <w:r w:rsidR="00F77E84">
        <w:rPr>
          <w:rFonts w:ascii="Arial" w:hAnsi="Arial" w:cs="Arial"/>
        </w:rPr>
        <w:t>547.104,00 kuna sa PDV-om.</w:t>
      </w:r>
    </w:p>
    <w:p w:rsidRPr="00602EF3" w:rsidR="00602EF3" w:rsidP="00602EF3" w:rsidRDefault="00602EF3">
      <w:pPr>
        <w:jc w:val="both"/>
        <w:rPr>
          <w:rFonts w:ascii="Arial" w:hAnsi="Arial" w:cs="Arial"/>
        </w:rPr>
      </w:pPr>
    </w:p>
    <w:p w:rsidRPr="00602EF3" w:rsidR="00602EF3" w:rsidP="00602EF3" w:rsidRDefault="00602EF3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Punomoćnica razlučnog vjerovnika je suglasna s predloženom vrijednošću.</w:t>
      </w:r>
    </w:p>
    <w:p w:rsidRPr="00602EF3" w:rsidR="00AE225C" w:rsidP="005305D3" w:rsidRDefault="00AE225C">
      <w:pPr>
        <w:jc w:val="both"/>
        <w:rPr>
          <w:rFonts w:ascii="Arial" w:hAnsi="Arial" w:cs="Arial"/>
        </w:rPr>
      </w:pPr>
    </w:p>
    <w:p w:rsidRPr="00602EF3" w:rsidR="005305D3" w:rsidP="005305D3" w:rsidRDefault="005305D3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Odluka će biti donesena u zakonskom roku.</w:t>
      </w:r>
    </w:p>
    <w:p w:rsidRPr="00602EF3" w:rsidR="00E2638C" w:rsidP="00317CD1" w:rsidRDefault="00E2638C">
      <w:pPr>
        <w:jc w:val="both"/>
        <w:rPr>
          <w:rFonts w:ascii="Arial" w:hAnsi="Arial" w:cs="Arial"/>
        </w:rPr>
      </w:pPr>
    </w:p>
    <w:p w:rsidRPr="00602EF3" w:rsidR="00705044" w:rsidP="00317CD1" w:rsidRDefault="00F13B20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Daljnjih prijedloga nema. 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 xml:space="preserve">Dovršeno u </w:t>
      </w:r>
      <w:r w:rsidRPr="00602EF3" w:rsidR="000A2F9F">
        <w:rPr>
          <w:rFonts w:ascii="Arial" w:hAnsi="Arial" w:cs="Arial"/>
        </w:rPr>
        <w:t>11</w:t>
      </w:r>
      <w:r w:rsidRPr="00602EF3" w:rsidR="00AE225C">
        <w:rPr>
          <w:rFonts w:ascii="Arial" w:hAnsi="Arial" w:cs="Arial"/>
        </w:rPr>
        <w:t>,</w:t>
      </w:r>
      <w:r w:rsidR="00B04605">
        <w:rPr>
          <w:rFonts w:ascii="Arial" w:hAnsi="Arial" w:cs="Arial"/>
        </w:rPr>
        <w:t>35</w:t>
      </w:r>
      <w:r w:rsidRPr="00602EF3">
        <w:rPr>
          <w:rFonts w:ascii="Arial" w:hAnsi="Arial" w:cs="Arial"/>
        </w:rPr>
        <w:t xml:space="preserve"> sati.</w:t>
      </w:r>
    </w:p>
    <w:p w:rsidRPr="00602EF3" w:rsidR="00AC25AC" w:rsidP="00317CD1" w:rsidRDefault="00AC25AC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ZAPISNIČAR</w:t>
      </w:r>
      <w:r w:rsidRPr="00602EF3">
        <w:rPr>
          <w:rFonts w:ascii="Arial" w:hAnsi="Arial" w:cs="Arial"/>
        </w:rPr>
        <w:tab/>
      </w:r>
      <w:r w:rsidRPr="00602EF3">
        <w:rPr>
          <w:rFonts w:ascii="Arial" w:hAnsi="Arial" w:cs="Arial"/>
        </w:rPr>
        <w:tab/>
      </w:r>
      <w:r w:rsidRPr="00602EF3" w:rsidR="009E0678">
        <w:rPr>
          <w:rFonts w:ascii="Arial" w:hAnsi="Arial" w:cs="Arial"/>
        </w:rPr>
        <w:tab/>
      </w:r>
      <w:r w:rsidRPr="00602EF3" w:rsidR="009E0678">
        <w:rPr>
          <w:rFonts w:ascii="Arial" w:hAnsi="Arial" w:cs="Arial"/>
        </w:rPr>
        <w:tab/>
        <w:t xml:space="preserve">     </w:t>
      </w:r>
      <w:r w:rsidRPr="00602EF3">
        <w:rPr>
          <w:rFonts w:ascii="Arial" w:hAnsi="Arial" w:cs="Arial"/>
        </w:rPr>
        <w:t>S</w:t>
      </w:r>
      <w:r w:rsidRPr="00602EF3" w:rsidR="009E0678">
        <w:rPr>
          <w:rFonts w:ascii="Arial" w:hAnsi="Arial" w:cs="Arial"/>
        </w:rPr>
        <w:t>UTKINJA</w:t>
      </w:r>
      <w:r w:rsidR="00602EF3">
        <w:rPr>
          <w:rFonts w:ascii="Arial" w:hAnsi="Arial" w:cs="Arial"/>
        </w:rPr>
        <w:tab/>
      </w:r>
      <w:r w:rsidRPr="00602EF3">
        <w:rPr>
          <w:rFonts w:ascii="Arial" w:hAnsi="Arial" w:cs="Arial"/>
        </w:rPr>
        <w:t>STEČAJNI UPRAVITELJ</w:t>
      </w: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</w:p>
    <w:p w:rsidRPr="00602EF3" w:rsidR="00317CD1" w:rsidP="00317CD1" w:rsidRDefault="00317CD1">
      <w:pPr>
        <w:jc w:val="both"/>
        <w:rPr>
          <w:rFonts w:ascii="Arial" w:hAnsi="Arial" w:cs="Arial"/>
        </w:rPr>
      </w:pPr>
      <w:r w:rsidRPr="00602EF3">
        <w:rPr>
          <w:rFonts w:ascii="Arial" w:hAnsi="Arial" w:cs="Arial"/>
        </w:rPr>
        <w:t>VJEROVNICI</w:t>
      </w:r>
    </w:p>
    <w:p w:rsidRPr="00602EF3" w:rsidR="00DB052E" w:rsidRDefault="00DB052E">
      <w:pPr>
        <w:rPr>
          <w:rFonts w:ascii="Arial" w:hAnsi="Arial" w:cs="Arial"/>
        </w:rPr>
      </w:pPr>
    </w:p>
    <w:sectPr w:rsidRPr="00602EF3" w:rsidR="00DB052E" w:rsidSect="00307C2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602EF3" w:rsidR="00307C2E" w:rsidP="00307C2E" w:rsidRDefault="00307C2E">
        <w:pPr>
          <w:jc w:val="right"/>
          <w:rPr>
            <w:rFonts w:ascii="Arial" w:hAnsi="Arial" w:cs="Arial"/>
          </w:rPr>
        </w:pPr>
        <w:r w:rsidRPr="00602EF3">
          <w:rPr>
            <w:rFonts w:ascii="Arial" w:hAnsi="Arial" w:cs="Arial"/>
          </w:rPr>
          <w:fldChar w:fldCharType="begin"/>
        </w:r>
        <w:r w:rsidRPr="00602EF3">
          <w:rPr>
            <w:rFonts w:ascii="Arial" w:hAnsi="Arial" w:cs="Arial"/>
          </w:rPr>
          <w:instrText>PAGE   \* MERGEFORMAT</w:instrText>
        </w:r>
        <w:r w:rsidRPr="00602EF3">
          <w:rPr>
            <w:rFonts w:ascii="Arial" w:hAnsi="Arial" w:cs="Arial"/>
          </w:rPr>
          <w:fldChar w:fldCharType="separate"/>
        </w:r>
        <w:r w:rsidR="00B04605">
          <w:rPr>
            <w:rFonts w:ascii="Arial" w:hAnsi="Arial" w:cs="Arial"/>
            <w:noProof/>
          </w:rPr>
          <w:t>2</w:t>
        </w:r>
        <w:r w:rsidRPr="00602EF3">
          <w:rPr>
            <w:rFonts w:ascii="Arial" w:hAnsi="Arial" w:cs="Arial"/>
          </w:rPr>
          <w:fldChar w:fldCharType="end"/>
        </w:r>
        <w:r w:rsidRPr="00602EF3">
          <w:rPr>
            <w:rFonts w:ascii="Arial" w:hAnsi="Arial" w:cs="Arial"/>
          </w:rPr>
          <w:tab/>
        </w:r>
        <w:r w:rsidRPr="00602EF3">
          <w:rPr>
            <w:rFonts w:ascii="Arial" w:hAnsi="Arial" w:cs="Arial"/>
          </w:rPr>
          <w:tab/>
        </w:r>
        <w:r w:rsidRPr="00602EF3">
          <w:rPr>
            <w:rFonts w:ascii="Arial" w:hAnsi="Arial" w:cs="Arial"/>
          </w:rPr>
          <w:tab/>
          <w:t xml:space="preserve"> Posl.br. 1 St-</w:t>
        </w:r>
        <w:r w:rsidR="00602EF3">
          <w:rPr>
            <w:rFonts w:ascii="Arial" w:hAnsi="Arial" w:cs="Arial"/>
          </w:rPr>
          <w:t>175</w:t>
        </w:r>
        <w:r w:rsidRPr="00602EF3">
          <w:rPr>
            <w:rFonts w:ascii="Arial" w:hAnsi="Arial" w:cs="Arial"/>
          </w:rPr>
          <w:t>/</w:t>
        </w:r>
        <w:r w:rsidR="00602EF3">
          <w:rPr>
            <w:rFonts w:ascii="Arial" w:hAnsi="Arial" w:cs="Arial"/>
          </w:rPr>
          <w:t>2020</w:t>
        </w:r>
        <w:r w:rsidRPr="00602EF3">
          <w:rPr>
            <w:rFonts w:ascii="Arial" w:hAnsi="Arial" w:cs="Arial"/>
          </w:rPr>
          <w:t>-</w:t>
        </w:r>
        <w:r w:rsidR="00602EF3">
          <w:rPr>
            <w:rFonts w:ascii="Arial" w:hAnsi="Arial" w:cs="Arial"/>
          </w:rPr>
          <w:t>39</w:t>
        </w:r>
      </w:p>
      <w:p w:rsidR="00307C2E" w:rsidRDefault="00B04605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17966C2"/>
    <w:multiLevelType w:val="hybridMultilevel"/>
    <w:tmpl w:val="4A24A17A"/>
    <w:lvl w:ilvl="0" w:tplc="33C2172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28368E2"/>
    <w:multiLevelType w:val="hybridMultilevel"/>
    <w:tmpl w:val="1F069B2E"/>
    <w:lvl w:ilvl="0" w:tplc="6044A29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E972CD8"/>
    <w:multiLevelType w:val="hybridMultilevel"/>
    <w:tmpl w:val="9D868B0C"/>
    <w:lvl w:ilvl="0" w:tplc="760892A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9"/>
  </w:num>
  <w:num w:numId="5">
    <w:abstractNumId w:val="13"/>
  </w:num>
  <w:num w:numId="6">
    <w:abstractNumId w:val="4"/>
  </w:num>
  <w:num w:numId="7">
    <w:abstractNumId w:val="6"/>
  </w:num>
  <w:num w:numId="8">
    <w:abstractNumId w:val="10"/>
  </w:num>
  <w:num w:numId="9">
    <w:abstractNumId w:val="3"/>
  </w:num>
  <w:num w:numId="10">
    <w:abstractNumId w:val="12"/>
  </w:num>
  <w:num w:numId="11">
    <w:abstractNumId w:val="0"/>
  </w:num>
  <w:num w:numId="12">
    <w:abstractNumId w:val="2"/>
  </w:num>
  <w:num w:numId="13">
    <w:abstractNumId w:val="8"/>
  </w:num>
  <w:num w:numId="14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A2F9F"/>
    <w:rsid w:val="000A4643"/>
    <w:rsid w:val="00302D11"/>
    <w:rsid w:val="00307C2E"/>
    <w:rsid w:val="00317CD1"/>
    <w:rsid w:val="004F260B"/>
    <w:rsid w:val="005305D3"/>
    <w:rsid w:val="00545D9C"/>
    <w:rsid w:val="005A172B"/>
    <w:rsid w:val="005D1C46"/>
    <w:rsid w:val="00602EF3"/>
    <w:rsid w:val="0067481E"/>
    <w:rsid w:val="006D4E57"/>
    <w:rsid w:val="00705044"/>
    <w:rsid w:val="00736778"/>
    <w:rsid w:val="007A1BF0"/>
    <w:rsid w:val="007A715F"/>
    <w:rsid w:val="00817A51"/>
    <w:rsid w:val="009C674C"/>
    <w:rsid w:val="009E0678"/>
    <w:rsid w:val="00A57FDF"/>
    <w:rsid w:val="00AC25AC"/>
    <w:rsid w:val="00AE225C"/>
    <w:rsid w:val="00B04605"/>
    <w:rsid w:val="00BB592D"/>
    <w:rsid w:val="00D47029"/>
    <w:rsid w:val="00DB052E"/>
    <w:rsid w:val="00DC66EE"/>
    <w:rsid w:val="00E21F85"/>
    <w:rsid w:val="00E2638C"/>
    <w:rsid w:val="00EA025E"/>
    <w:rsid w:val="00F13B20"/>
    <w:rsid w:val="00F7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046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46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460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460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460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60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60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60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06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St-175/2020-45</izvorni_sadrzaj>
    <derivirana_varijabla naziv="DomainObject.Zapisnik.Oznaka_1">St-175/2020-45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2020.</izvorni_sadrzaj>
    <derivirana_varijabla naziv="DomainObject.Predmet.DatumOsnivanja_1">17. kolovoza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St-175/2020</izvorni_sadrzaj>
    <derivirana_varijabla naziv="DomainObject.Predmet.OznakaBroj_1">St-175/2020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CHALLENGE putnička agencija d.o.o.</izvorni_sadrzaj>
    <derivirana_varijabla naziv="DomainObject.Predmet.ProtustrankaFormated_1">  ADRIATIC CHALLENGE putnička agencija d.o.o.</derivirana_varijabla>
  </DomainObject.Predmet.ProtustrankaFormated>
  <DomainObject.Predmet.ProtustrankaFormatedOIB>
    <izvorni_sadrzaj>  ADRIATIC CHALLENGE putnička agencija d.o.o., OIB 22948168921</izvorni_sadrzaj>
    <derivirana_varijabla naziv="DomainObject.Predmet.ProtustrankaFormatedOIB_1">  ADRIATIC CHALLENGE putnička agencija d.o.o., OIB 22948168921</derivirana_varijabla>
  </DomainObject.Predmet.ProtustrankaFormatedOIB>
  <DomainObject.Predmet.ProtustrankaFormatedWithAdress>
    <izvorni_sadrzaj> ADRIATIC CHALLENGE putnička agencija d.o.o., Marina Kornati, Obala kralja Petra Krešimira IV. 38/a, 23210 Biograd Na Moru</izvorni_sadrzaj>
    <derivirana_varijabla naziv="DomainObject.Predmet.ProtustrankaFormatedWithAdress_1"> ADRIATIC CHALLENGE putnička agencija d.o.o., Marina Kornati, Obala kralja Petra Krešimira IV. 38/a, 23210 Biograd Na Moru</derivirana_varijabla>
  </DomainObject.Predmet.ProtustrankaFormatedWithAdress>
  <DomainObject.Predmet.ProtustrankaFormatedWithAdressOIB>
    <izvorni_sadrzaj> ADRIATIC CHALLENGE putnička agencija d.o.o., OIB 22948168921, Marina Kornati, Obala kralja Petra Krešimira IV. 38/a, 23210 Biograd Na Moru</izvorni_sadrzaj>
    <derivirana_varijabla naziv="DomainObject.Predmet.ProtustrankaFormatedWithAdressOIB_1"> ADRIATIC CHALLENGE putnička agencija d.o.o., OIB 22948168921, Marina Kornati, Obala kralja Petra Krešimira IV. 38/a, 23210 Biograd Na Moru</derivirana_varijabla>
  </DomainObject.Predmet.ProtustrankaFormatedWithAdressOIB>
  <DomainObject.Predmet.ProtustrankaWithAdress>
    <izvorni_sadrzaj>ADRIATIC CHALLENGE putnička agencija d.o.o. Marina Kornati, Obala kralja Petra Krešimira IV. 38/a, 23210 Biograd Na Moru</izvorni_sadrzaj>
    <derivirana_varijabla naziv="DomainObject.Predmet.ProtustrankaWithAdress_1">ADRIATIC CHALLENGE putnička agencija d.o.o. Marina Kornati, Obala kralja Petra Krešimira IV. 38/a, 23210 Biograd Na Moru</derivirana_varijabla>
  </DomainObject.Predmet.ProtustrankaWithAdress>
  <DomainObject.Predmet.ProtustrankaWithAdressOIB>
    <izvorni_sadrzaj>ADRIATIC CHALLENGE putnička agencija d.o.o., OIB 22948168921, Marina Kornati, Obala kralja Petra Krešimira IV. 38/a, 23210 Biograd Na Moru</izvorni_sadrzaj>
    <derivirana_varijabla naziv="DomainObject.Predmet.ProtustrankaWithAdressOIB_1">ADRIATIC CHALLENGE putnička agencija d.o.o., OIB 22948168921, Marina Kornati, Obala kralja Petra Krešimira IV. 38/a, 23210 Biograd Na Moru</derivirana_varijabla>
  </DomainObject.Predmet.ProtustrankaWithAdressOIB>
  <DomainObject.Predmet.ProtustrankaNazivFormated>
    <izvorni_sadrzaj>ADRIATIC CHALLENGE putnička agencija d.o.o.</izvorni_sadrzaj>
    <derivirana_varijabla naziv="DomainObject.Predmet.ProtustrankaNazivFormated_1">ADRIATIC CHALLENGE putnička agencija d.o.o.</derivirana_varijabla>
  </DomainObject.Predmet.ProtustrankaNazivFormated>
  <DomainObject.Predmet.ProtustrankaNazivFormatedOIB>
    <izvorni_sadrzaj>ADRIATIC CHALLENGE putnička agencija d.o.o., OIB 22948168921</izvorni_sadrzaj>
    <derivirana_varijabla naziv="DomainObject.Predmet.ProtustrankaNazivFormatedOIB_1">ADRIATIC CHALLENGE putnička agencija d.o.o., OIB 22948168921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BUTERIN&amp;POSAVEC odvjetničko društvo, društvo s ograničenom odgovornošću; Zvonimir Buterin; Ars Pantheon d.o.o. za informatičke usluge; WÜRTH-HRVATSKA d.o.o. za trgovinu, usluge i zastupanje</izvorni_sadrzaj>
    <derivirana_varijabla naziv="DomainObject.Predmet.StrankaFormated_1">  ERSTE&amp;STEIERMÄRKISCHE BANKA dioničko društvo zastupanog po punomoćniku BUTERIN&amp;POSAVEC odvjetničko društvo, društvo s ograničenom odgovornošću; Zvonimir Buterin; Ars Pantheon d.o.o. za informatičke usluge; WÜRTH-HRVATSKA d.o.o. za trgovinu, usluge i zastupanje</derivirana_varijabla>
  </DomainObject.Predmet.StrankaFormated>
  <DomainObject.Predmet.StrankaFormatedOIB>
    <izvorni_sadrzaj>  ERSTE&amp;STEIERMÄRKISCHE BANKA dioničko društvo, OIB 23057039320 zastupanog po punomoćniku BUTERIN&amp;POSAVEC odvjetničko društvo, društvo s ograničenom odgovornošću; Zvonimir Buterin; Ars Pantheon d.o.o. za informatičke usluge, OIB 04231060578; WÜRTH-HRVATSKA d.o.o. za trgovinu, usluge i zastupanje, OIB 52641439848</izvorni_sadrzaj>
    <derivirana_varijabla naziv="DomainObject.Predmet.StrankaFormatedOIB_1">  ERSTE&amp;STEIERMÄRKISCHE BANKA dioničko društvo, OIB 23057039320 zastupanog po punomoćniku BUTERIN&amp;POSAVEC odvjetničko društvo, društvo s ograničenom odgovornošću; Zvonimir Buterin; Ars Pantheon d.o.o. za informatičke usluge, OIB 04231060578; WÜRTH-HRVATSKA d.o.o. za trgovinu, usluge i zastupanje, OIB 52641439848</derivirana_varijabla>
  </DomainObject.Predmet.StrankaFormatedOIB>
  <DomainObject.Predmet.StrankaFormatedWithAdress>
    <izvorni_sadrzaj> ERSTE&amp;STEIERMÄRKISCHE BANKA dioničko društvo, Jadranski Trg 3/a, 51000 Rijeka zastupanog po punomoćniku BUTERIN&amp;POSAVEC odvjetničko društvo, društvo s ograničenom odgovornošću; Zvonimir Buterin; Ars Pantheon d.o.o. za informatičke usluge, Pile I. 1, 10000 Zagreb; WÜRTH-HRVATSKA d.o.o. za trgovinu, usluge i zastupanje, Franje Lučića 32, 10000 Zagreb</izvorni_sadrzaj>
    <derivirana_varijabla naziv="DomainObject.Predmet.StrankaFormatedWithAdress_1"> ERSTE&amp;STEIERMÄRKISCHE BANKA dioničko društvo, Jadranski Trg 3/a, 51000 Rijeka zastupanog po punomoćniku BUTERIN&amp;POSAVEC odvjetničko društvo, društvo s ograničenom odgovornošću; Zvonimir Buterin; Ars Pantheon d.o.o. za informatičke usluge, Pile I. 1, 10000 Zagreb; WÜRTH-HRVATSKA d.o.o. za trgovinu, usluge i zastupanje, Franje Lučića 32, 10000 Zagreb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BUTERIN&amp;POSAVEC odvjetničko društvo, društvo s ograničenom odgovornošću; Zvonimir Buterin; Ars Pantheon d.o.o. za informatičke usluge, OIB 04231060578, Pile I. 1, 10000 Zagreb; WÜRTH-HRVATSKA d.o.o. za trgovinu, usluge i zastupanje, OIB 52641439848, Franje Lučića 32, 10000 Zagreb</izvorni_sadrzaj>
    <derivirana_varijabla naziv="DomainObject.Predmet.StrankaFormatedWithAdressOIB_1"> ERSTE&amp;STEIERMÄRKISCHE BANKA dioničko društvo, OIB 23057039320, Jadranski Trg 3/a, 51000 Rijeka zastupanog po punomoćniku BUTERIN&amp;POSAVEC odvjetničko društvo, društvo s ograničenom odgovornošću; Zvonimir Buterin; Ars Pantheon d.o.o. za informatičke usluge, OIB 04231060578, Pile I. 1, 10000 Zagreb; WÜRTH-HRVATSKA d.o.o. za trgovinu, usluge i zastupanje, OIB 52641439848, Franje Lučića 32, 10000 Zagreb</derivirana_varijabla>
  </DomainObject.Predmet.StrankaFormatedWithAdressOIB>
  <DomainObject.Predmet.StrankaWithAdress>
    <izvorni_sadrzaj>ERSTE&amp;STEIERMÄRKISCHE BANKA dioničko društvo Jadranski Trg 3/a,51000 Rijeka,Ars Pantheon d.o.o. za informatičke usluge Pile I. 1,10000 Zagreb,WÜRTH-HRVATSKA d.o.o. za trgovinu, usluge i zastupanje Franje Lučića 32,10000 Zagreb</izvorni_sadrzaj>
    <derivirana_varijabla naziv="DomainObject.Predmet.StrankaWithAdress_1">ERSTE&amp;STEIERMÄRKISCHE BANKA dioničko društvo Jadranski Trg 3/a,51000 Rijeka,Ars Pantheon d.o.o. za informatičke usluge Pile I. 1,10000 Zagreb,WÜRTH-HRVATSKA d.o.o. za trgovinu, usluge i zastupanje Franje Lučića 32,10000 Zagreb</derivirana_varijabla>
  </DomainObject.Predmet.StrankaWithAdress>
  <DomainObject.Predmet.StrankaWithAdressOIB>
    <izvorni_sadrzaj>ERSTE&amp;STEIERMÄRKISCHE BANKA dioničko društvo, OIB 23057039320, Jadranski Trg 3/a,51000 Rijeka,Ars Pantheon d.o.o. za informatičke usluge, OIB 04231060578, Pile I. 1,10000 Zagreb,WÜRTH-HRVATSKA d.o.o. za trgovinu, usluge i zastupanje, OIB 52641439848, Franje Lučića 32,10000 Zagreb</izvorni_sadrzaj>
    <derivirana_varijabla naziv="DomainObject.Predmet.StrankaWithAdressOIB_1">ERSTE&amp;STEIERMÄRKISCHE BANKA dioničko društvo, OIB 23057039320, Jadranski Trg 3/a,51000 Rijeka,Ars Pantheon d.o.o. za informatičke usluge, OIB 04231060578, Pile I. 1,10000 Zagreb,WÜRTH-HRVATSKA d.o.o. za trgovinu, usluge i zastupanje, OIB 52641439848, Franje Lučića 32,10000 Zagreb</derivirana_varijabla>
  </DomainObject.Predmet.StrankaWithAdressOIB>
  <DomainObject.Predmet.StrankaNazivFormated>
    <izvorni_sadrzaj>ERSTE&amp;STEIERMÄRKISCHE BANKA dioničko društvo,Ars Pantheon d.o.o. za informatičke usluge,WÜRTH-HRVATSKA d.o.o. za trgovinu, usluge i zastupanje</izvorni_sadrzaj>
    <derivirana_varijabla naziv="DomainObject.Predmet.StrankaNazivFormated_1">ERSTE&amp;STEIERMÄRKISCHE BANKA dioničko društvo,Ars Pantheon d.o.o. za informatičke usluge,WÜRTH-HRVATSKA d.o.o. za trgovinu, usluge i zastupanje</derivirana_varijabla>
  </DomainObject.Predmet.StrankaNazivFormated>
  <DomainObject.Predmet.StrankaNazivFormatedOIB>
    <izvorni_sadrzaj>ERSTE&amp;STEIERMÄRKISCHE BANKA dioničko društvo, OIB 23057039320,Ars Pantheon d.o.o. za informatičke usluge, OIB 04231060578,WÜRTH-HRVATSKA d.o.o. za trgovinu, usluge i zastupanje, OIB 52641439848</izvorni_sadrzaj>
    <derivirana_varijabla naziv="DomainObject.Predmet.StrankaNazivFormatedOIB_1">ERSTE&amp;STEIERMÄRKISCHE BANKA dioničko društvo, OIB 23057039320,Ars Pantheon d.o.o. za informatičke usluge, OIB 04231060578,WÜRTH-HRVATSKA d.o.o. za trgovinu, usluge i zastupanje, OIB 52641439848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ERSTE&amp;STEIERMÄRKISCHE BANKA dioničko društvo zastupanog po punomoćniku BUTERIN&amp;POSAVEC odvjetničko društvo, društvo s ograničenom odgovornošću; Zvonimir Buterin</item>
      <item>Ars Pantheon d.o.o. za informatičke usluge</item>
      <item>WÜRTH-HRVATSKA d.o.o. za trgovinu, usluge i zastupanje</item>
    </izvorni_sadrzaj>
    <derivirana_varijabla naziv="DomainObject.Predmet.StrankaListFormated_1">
      <item>ERSTE&amp;STEIERMÄRKISCHE BANKA dioničko društvo zastupanog po punomoćniku BUTERIN&amp;POSAVEC odvjetničko društvo, društvo s ograničenom odgovornošću; Zvonimir Buterin</item>
      <item>Ars Pantheon d.o.o. za informatičke usluge</item>
      <item>WÜRTH-HRVATSKA d.o.o. za trgovinu, usluge i zastupanje</item>
    </derivirana_varijabla>
  </DomainObject.Predmet.StrankaListFormated>
  <DomainObject.Predmet.StrankaListFormatedOIB>
    <izvorni_sadrzaj>
      <item>ERSTE&amp;STEIERMÄRKISCHE BANKA dioničko društvo, OIB 23057039320 zastupanog po punomoćniku BUTERIN&amp;POSAVEC odvjetničko društvo, društvo s ograničenom odgovornošću; Zvonimir Buterin</item>
      <item>Ars Pantheon d.o.o. za informatičke usluge, OIB 04231060578</item>
      <item>WÜRTH-HRVATSKA d.o.o. za trgovinu, usluge i zastupanje, OIB 52641439848</item>
    </izvorni_sadrzaj>
    <derivirana_varijabla naziv="DomainObject.Predmet.StrankaListFormatedOIB_1">
      <item>ERSTE&amp;STEIERMÄRKISCHE BANKA dioničko društvo, OIB 23057039320 zastupanog po punomoćniku BUTERIN&amp;POSAVEC odvjetničko društvo, društvo s ograničenom odgovornošću; Zvonimir Buterin</item>
      <item>Ars Pantheon d.o.o. za informatičke usluge, OIB 04231060578</item>
      <item>WÜRTH-HRVATSKA d.o.o. za trgovinu, usluge i zastupanje, OIB 52641439848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BUTERIN&amp;POSAVEC odvjetničko društvo, društvo s ograničenom odgovornošću; Zvonimir Buterin</item>
      <item>Ars Pantheon d.o.o. za informatičke usluge, Pile I. 1, 10000 Zagreb</item>
      <item>WÜRTH-HRVATSKA d.o.o. za trgovinu, usluge i zastupanje, Franje Lučića 32, 10000 Zagreb</item>
    </izvorni_sadrzaj>
    <derivirana_varijabla naziv="DomainObject.Predmet.StrankaListFormatedWithAdress_1">
      <item>ERSTE&amp;STEIERMÄRKISCHE BANKA dioničko društvo, Jadranski Trg 3/a, 51000 Rijeka zastupanog po punomoćniku BUTERIN&amp;POSAVEC odvjetničko društvo, društvo s ograničenom odgovornošću; Zvonimir Buterin</item>
      <item>Ars Pantheon d.o.o. za informatičke usluge, Pile I. 1, 10000 Zagreb</item>
      <item>WÜRTH-HRVATSKA d.o.o. za trgovinu, usluge i zastupanje, Franje Lučića 32,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BUTERIN&amp;POSAVEC odvjetničko društvo, društvo s ograničenom odgovornošću; Zvonimir Buterin</item>
      <item>Ars Pantheon d.o.o. za informatičke usluge, OIB 04231060578, Pile I. 1, 10000 Zagreb</item>
      <item>WÜRTH-HRVATSKA d.o.o. za trgovinu, usluge i zastupanje, OIB 52641439848, Franje Lučića 32, 10000 Zagreb</item>
    </izvorni_sadrzaj>
    <derivirana_varijabla naziv="DomainObject.Predmet.StrankaListFormatedWithAdressOIB_1">
      <item>ERSTE&amp;STEIERMÄRKISCHE BANKA dioničko društvo, OIB 23057039320, Jadranski Trg 3/a, 51000 Rijeka zastupanog po punomoćniku BUTERIN&amp;POSAVEC odvjetničko društvo, društvo s ograničenom odgovornošću; Zvonimir Buterin</item>
      <item>Ars Pantheon d.o.o. za informatičke usluge, OIB 04231060578, Pile I. 1, 10000 Zagreb</item>
      <item>WÜRTH-HRVATSKA d.o.o. za trgovinu, usluge i zastupanje, OIB 52641439848, Franje Lučića 32, 10000 Zagreb</item>
    </derivirana_varijabla>
  </DomainObject.Predmet.StrankaListFormatedWithAdressOIB>
  <DomainObject.Predmet.StrankaListNazivFormated>
    <izvorni_sadrzaj>
      <item>ERSTE&amp;STEIERMÄRKISCHE BANKA dioničko društvo</item>
      <item>Ars Pantheon d.o.o. za informatičke usluge</item>
      <item>WÜRTH-HRVATSKA d.o.o. za trgovinu, usluge i zastupanje</item>
    </izvorni_sadrzaj>
    <derivirana_varijabla naziv="DomainObject.Predmet.StrankaListNazivFormated_1">
      <item>ERSTE&amp;STEIERMÄRKISCHE BANKA dioničko društvo</item>
      <item>Ars Pantheon d.o.o. za informatičke usluge</item>
      <item>WÜRTH-HRVATSKA d.o.o. za trgovinu, usluge i zastupanje</item>
    </derivirana_varijabla>
  </DomainObject.Predmet.StrankaListNazivFormated>
  <DomainObject.Predmet.StrankaListNazivFormatedOIB>
    <izvorni_sadrzaj>
      <item>ERSTE&amp;STEIERMÄRKISCHE BANKA dioničko društvo, OIB 23057039320</item>
      <item>Ars Pantheon d.o.o. za informatičke usluge, OIB 04231060578</item>
      <item>WÜRTH-HRVATSKA d.o.o. za trgovinu, usluge i zastupanje, OIB 52641439848</item>
    </izvorni_sadrzaj>
    <derivirana_varijabla naziv="DomainObject.Predmet.StrankaListNazivFormatedOIB_1">
      <item>ERSTE&amp;STEIERMÄRKISCHE BANKA dioničko društvo, OIB 23057039320</item>
      <item>Ars Pantheon d.o.o. za informatičke usluge, OIB 04231060578</item>
      <item>WÜRTH-HRVATSKA d.o.o. za trgovinu, usluge i zastupanje, OIB 52641439848</item>
    </derivirana_varijabla>
  </DomainObject.Predmet.StrankaListNazivFormatedOIB>
  <DomainObject.Predmet.ProtuStrankaListFormated>
    <izvorni_sadrzaj>
      <item>ADRIATIC CHALLENGE putnička agencija d.o.o.</item>
    </izvorni_sadrzaj>
    <derivirana_varijabla naziv="DomainObject.Predmet.ProtuStrankaListFormated_1">
      <item>ADRIATIC CHALLENGE putnička agencija d.o.o.</item>
    </derivirana_varijabla>
  </DomainObject.Predmet.ProtuStrankaListFormated>
  <DomainObject.Predmet.ProtuStrankaListFormatedOIB>
    <izvorni_sadrzaj>
      <item>ADRIATIC CHALLENGE putnička agencija d.o.o., OIB 22948168921</item>
    </izvorni_sadrzaj>
    <derivirana_varijabla naziv="DomainObject.Predmet.ProtuStrankaListFormatedOIB_1">
      <item>ADRIATIC CHALLENGE putnička agencija d.o.o., OIB 22948168921</item>
    </derivirana_varijabla>
  </DomainObject.Predmet.ProtuStrankaListFormatedOIB>
  <DomainObject.Predmet.ProtuStrankaListFormatedWithAdress>
    <izvorni_sadrzaj>
      <item>ADRIATIC CHALLENGE putnička agencija d.o.o., Marina Kornati, Obala kralja Petra Krešimira IV. 38/a, 23210 Biograd Na Moru</item>
    </izvorni_sadrzaj>
    <derivirana_varijabla naziv="DomainObject.Predmet.ProtuStrankaListFormatedWithAdress_1">
      <item>ADRIATIC CHALLENGE putnička agencija d.o.o., Marina Kornati, Obala kralja Petra Krešimira IV. 38/a, 23210 Biograd Na Moru</item>
    </derivirana_varijabla>
  </DomainObject.Predmet.ProtuStrankaListFormatedWithAdress>
  <DomainObject.Predmet.ProtuStrankaListFormatedWithAdressOIB>
    <izvorni_sadrzaj>
      <item>ADRIATIC CHALLENGE putnička agencija d.o.o., OIB 22948168921, Marina Kornati, Obala kralja Petra Krešimira IV. 38/a, 23210 Biograd Na Moru</item>
    </izvorni_sadrzaj>
    <derivirana_varijabla naziv="DomainObject.Predmet.ProtuStrankaListFormatedWithAdressOIB_1">
      <item>ADRIATIC CHALLENGE putnička agencija d.o.o., OIB 22948168921, Marina Kornati, Obala kralja Petra Krešimira IV. 38/a, 23210 Biograd Na Moru</item>
    </derivirana_varijabla>
  </DomainObject.Predmet.ProtuStrankaListFormatedWithAdressOIB>
  <DomainObject.Predmet.ProtuStrankaListNazivFormated>
    <izvorni_sadrzaj>
      <item>ADRIATIC CHALLENGE putnička agencija d.o.o.</item>
    </izvorni_sadrzaj>
    <derivirana_varijabla naziv="DomainObject.Predmet.ProtuStrankaListNazivFormated_1">
      <item>ADRIATIC CHALLENGE putnička agencija d.o.o.</item>
    </derivirana_varijabla>
  </DomainObject.Predmet.ProtuStrankaListNazivFormated>
  <DomainObject.Predmet.ProtuStrankaListNazivFormatedOIB>
    <izvorni_sadrzaj>
      <item>ADRIATIC CHALLENGE putnička agencija d.o.o., OIB 22948168921</item>
    </izvorni_sadrzaj>
    <derivirana_varijabla naziv="DomainObject.Predmet.ProtuStrankaListNazivFormatedOIB_1">
      <item>ADRIATIC CHALLENGE putnička agencija d.o.o., OIB 22948168921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derivirana_varijabla>
  </DomainObject.Predmet.OstaliListFormatedOIB>
  <DomainObject.Predmet.OstaliListFormatedWithAdress>
    <izvorni_sadrzaj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izvorni_sadrzaj>
    <derivirana_varijabla naziv="DomainObject.Predmet.OstaliListFormatedWithAdress_1"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izvorni_sadrzaj>
    <derivirana_varijabla naziv="DomainObject.Predmet.OstaliListFormatedWithAdressOIB_1"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derivirana_varijabla>
  </DomainObject.Predmet.OstaliListFormatedWithAdressOIB>
  <DomainObject.Predmet.OstaliListNazivFormated>
    <izvorni_sadrzaj>
      <item>BUTERIN&amp;POSAVEC odvjetničko društvo, društvo s ograničenom odgovornošću</item>
      <item>Zvonimir Buterin</item>
      <item>Zsolt Emődi</item>
    </izvorni_sadrzaj>
    <derivirana_varijabla naziv="DomainObject.Predmet.OstaliListNazivFormated_1">
      <item>BUTERIN&amp;POSAVEC odvjetničko društvo, društvo s ograničenom odgovornošću</item>
      <item>Zvonimir Buterin</item>
      <item>Zsolt Emődi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Zvonimir Buterin, OIB 19227420622</item>
      <item>Zsolt Emődi, OIB 12190979752</item>
    </izvorni_sadrzaj>
    <derivirana_varijabla naziv="DomainObject.Predmet.OstaliListNazivFormatedOIB_1">
      <item>BUTERIN&amp;POSAVEC odvjetničko društvo, društvo s ograničenom odgovornošću, OIB 88443826619</item>
      <item>Zvonimir Buterin, OIB 19227420622</item>
      <item>Zsolt Emődi, OIB 12190979752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St-175/2020-45</izvorni_sadrzaj>
    <derivirana_varijabla naziv="DomainObject.PoslovniBrojDokumenta_1">St-175/2020-45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ADRIATIC CHALLENGE putnička agencija d.o.o.</izvorni_sadrzaj>
    <derivirana_varijabla naziv="DomainObject.Predmet.ProtustrankaIDrugi_1">ADRIATIC CHALLENGE putnička agencija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ADRIATIC CHALLENGE putnička agencija d.o.o., OIB 22948168921, Marina Kornati, Obala kralja Petra Krešimira IV. 38/a, 23210 Biograd Na Moru</izvorni_sadrzaj>
    <derivirana_varijabla naziv="DomainObject.Predmet.ProtustrankaIDrugiAdressOIB_1">ADRIATIC CHALLENGE putnička agencija d.o.o., OIB 22948168921, Marina Kornati, Obala kralja Petra Krešimira IV. 38/a,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  <item>Ars Pantheon d.o.o. za informatičke usluge</item>
      <item>WÜRTH-HRVATSKA d.o.o. za trgovinu, usluge i zastupanje</item>
    </izvorni_sadrzaj>
    <derivirana_varijabla naziv="DomainObject.Predmet.SudioniciListNaziv_1"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  <item>Ars Pantheon d.o.o. za informatičke usluge</item>
      <item>WÜRTH-HRVATSKA d.o.o. za trgovinu, usluge i zastupanje</item>
    </derivirana_varijabla>
  </DomainObject.Predmet.SudioniciListNaziv>
  <DomainObject.Predmet.SudioniciListAdressOIB>
    <izvorni_sadrzaj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  <item>Ars Pantheon d.o.o. za informatičke usluge, OIB 04231060578, Pile I. 1,10000 Zagreb</item>
      <item>WÜRTH-HRVATSKA d.o.o. za trgovinu, usluge i zastupanje, OIB 52641439848, Franje Lučića 32,10000 Zagreb</item>
    </izvorni_sadrzaj>
    <derivirana_varijabla naziv="DomainObject.Predmet.SudioniciListAdressOIB_1"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  <item>Ars Pantheon d.o.o. za informatičke usluge, OIB 04231060578, Pile I. 1,10000 Zagreb</item>
      <item>WÜRTH-HRVATSKA d.o.o. za trgovinu, usluge i zastupanje, OIB 52641439848, Franje Lučića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19227420622</item>
      <item>, OIB 23057039320</item>
      <item>, OIB 22948168921</item>
      <item>, OIB 12190979752</item>
      <item>, OIB 04231060578</item>
      <item>, OIB 52641439848</item>
    </izvorni_sadrzaj>
    <derivirana_varijabla naziv="DomainObject.Predmet.SudioniciListNazivOIB_1">
      <item>, OIB 88443826619</item>
      <item>, OIB 19227420622</item>
      <item>, OIB 23057039320</item>
      <item>, OIB 22948168921</item>
      <item>, OIB 12190979752</item>
      <item>, OIB 04231060578</item>
      <item>, OIB 52641439848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2020.</izvorni_sadrzaj>
    <derivirana_varijabla naziv="DomainObject.Predmet.DatumPocetkaProcesa_1">17. kolovoza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231</properties:Words>
  <properties:Characters>1290</properties:Characters>
  <properties:Lines>60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2021-06-09T06:32:00Z</dcterms:created>
  <dc:creator>wsadmin</dc:creator>
  <cp:lastModifiedBy>Ante Rubelj</cp:lastModifiedBy>
  <cp:lastPrinted>2017-07-04T07:09:00Z</cp:lastPrinted>
  <dcterms:modified xmlns:xsi="http://www.w3.org/2001/XMLSchema-instance" xsi:type="dcterms:W3CDTF">2021-06-09T12:19:00Z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St-175/2020-45 / Zapisnik - Ročište (St-175-20 - radi izjašnjavanja o vrijednosti imovine 9.6.2021-.docx)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